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2CF" w:rsidRPr="001502F3" w:rsidRDefault="004C02CF" w:rsidP="006A55E1">
      <w:pPr>
        <w:tabs>
          <w:tab w:val="left" w:pos="1985"/>
        </w:tabs>
        <w:jc w:val="center"/>
        <w:rPr>
          <w:rFonts w:ascii="Times New Roman" w:hAnsi="Times New Roman"/>
          <w:b/>
          <w:sz w:val="28"/>
          <w:szCs w:val="28"/>
        </w:rPr>
      </w:pPr>
      <w:r w:rsidRPr="001502F3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3034" r:id="rId5"/>
        </w:object>
      </w:r>
    </w:p>
    <w:p w:rsidR="004C02CF" w:rsidRDefault="004C02CF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1192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4C02CF" w:rsidRPr="00D01192" w:rsidRDefault="004C02CF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CF" w:rsidRDefault="004C02CF" w:rsidP="00E1306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01192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РОЄКТ</w:t>
      </w:r>
    </w:p>
    <w:p w:rsidR="004C02CF" w:rsidRPr="00D01192" w:rsidRDefault="004C02CF" w:rsidP="00E1306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4C02CF" w:rsidRDefault="004C02CF" w:rsidP="00E13063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1192">
        <w:rPr>
          <w:rFonts w:ascii="Times New Roman" w:hAnsi="Times New Roman"/>
          <w:b/>
          <w:sz w:val="28"/>
          <w:szCs w:val="28"/>
        </w:rPr>
        <w:tab/>
      </w:r>
      <w:r w:rsidRPr="00D01192">
        <w:rPr>
          <w:rFonts w:ascii="Times New Roman" w:hAnsi="Times New Roman"/>
          <w:b/>
          <w:sz w:val="28"/>
          <w:szCs w:val="28"/>
        </w:rPr>
        <w:tab/>
        <w:t xml:space="preserve">РІШЕННЯ    </w:t>
      </w:r>
    </w:p>
    <w:p w:rsidR="004C02CF" w:rsidRPr="00D01192" w:rsidRDefault="004C02CF" w:rsidP="00E13063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1192">
        <w:rPr>
          <w:rFonts w:ascii="Times New Roman" w:hAnsi="Times New Roman"/>
          <w:b/>
          <w:sz w:val="28"/>
          <w:szCs w:val="28"/>
        </w:rPr>
        <w:t xml:space="preserve">   </w:t>
      </w:r>
    </w:p>
    <w:p w:rsidR="004C02CF" w:rsidRPr="00D01192" w:rsidRDefault="004C02CF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D01192">
        <w:rPr>
          <w:rFonts w:ascii="Times New Roman" w:hAnsi="Times New Roman"/>
          <w:b/>
          <w:sz w:val="28"/>
          <w:szCs w:val="28"/>
        </w:rPr>
        <w:t>2024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Pr="00D01192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4C02CF" w:rsidRPr="00D01192" w:rsidRDefault="004C02CF" w:rsidP="00657269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C02CF" w:rsidRPr="00D01192" w:rsidRDefault="004C02CF" w:rsidP="001502F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01192">
        <w:rPr>
          <w:rStyle w:val="Heading2Char"/>
          <w:rFonts w:ascii="Times New Roman" w:hAnsi="Times New Roman"/>
          <w:i w:val="0"/>
          <w:lang w:val="uk-UA"/>
        </w:rPr>
        <w:t>Про надання ФОП Волошину  Олександру Івановичу  в  оренду земельної  ділянки для будівництва і обслуговування паркінгів та автостоянок на землях житлової та громадської  забудови  за межами  с. Слобода на території  Кагарлицької  міської територіальної громади  (</w:t>
      </w:r>
      <w:smartTag w:uri="urn:schemas-microsoft-com:office:smarttags" w:element="metricconverter">
        <w:smartTagPr>
          <w:attr w:name="ProductID" w:val="0,0602 га"/>
        </w:smartTagPr>
        <w:r w:rsidRPr="00D01192">
          <w:rPr>
            <w:rStyle w:val="Heading2Char"/>
            <w:rFonts w:ascii="Times New Roman" w:hAnsi="Times New Roman"/>
            <w:i w:val="0"/>
            <w:lang w:val="uk-UA"/>
          </w:rPr>
          <w:t>0,0602 га</w:t>
        </w:r>
      </w:smartTag>
      <w:r w:rsidRPr="00D01192">
        <w:rPr>
          <w:rStyle w:val="Heading2Char"/>
          <w:rFonts w:ascii="Times New Roman" w:hAnsi="Times New Roman"/>
          <w:i w:val="0"/>
          <w:lang w:val="uk-UA"/>
        </w:rPr>
        <w:t>)</w:t>
      </w:r>
    </w:p>
    <w:p w:rsidR="004C02CF" w:rsidRPr="00D01192" w:rsidRDefault="004C02CF" w:rsidP="00E1306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02CF" w:rsidRPr="00D01192" w:rsidRDefault="004C02CF" w:rsidP="00C31BC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01192">
        <w:rPr>
          <w:rFonts w:ascii="Times New Roman" w:hAnsi="Times New Roman"/>
          <w:sz w:val="28"/>
          <w:szCs w:val="28"/>
        </w:rPr>
        <w:t>Розглянувши заяву ФОП Волошина Олександра Івановича  (м. Обухів, вул. Київська,122) щодо надання в оренду земельної ділянки для</w:t>
      </w:r>
      <w:r w:rsidRPr="00D01192">
        <w:rPr>
          <w:rStyle w:val="Heading2Char"/>
          <w:rFonts w:ascii="Times New Roman" w:hAnsi="Times New Roman"/>
          <w:b w:val="0"/>
          <w:i w:val="0"/>
          <w:color w:val="000000"/>
          <w:lang w:val="uk-UA"/>
        </w:rPr>
        <w:t xml:space="preserve"> облаштування місця паркування для авто за межами </w:t>
      </w:r>
      <w:r w:rsidRPr="00D01192">
        <w:rPr>
          <w:rFonts w:ascii="Times New Roman" w:hAnsi="Times New Roman"/>
          <w:sz w:val="28"/>
          <w:szCs w:val="28"/>
        </w:rPr>
        <w:t xml:space="preserve"> с. Слобода, відповідно до ст.ст. 12, 40, 81, 118, 121 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D01192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4C02CF" w:rsidRPr="00D01192" w:rsidRDefault="004C02CF" w:rsidP="00C31B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1192">
        <w:rPr>
          <w:rFonts w:ascii="Times New Roman" w:hAnsi="Times New Roman"/>
          <w:sz w:val="28"/>
          <w:szCs w:val="28"/>
        </w:rPr>
        <w:t xml:space="preserve">1. Передати ФОП Волошину Олександру Івановичу в оренду терміном  до 31.12.2025 земельну ділянку для будівництва і обслуговування паркінгів та автостоянок на землях житлової та громадської забудови за межами с. Слобода  на території Кагарлицької міської територіальної громади  площею  </w:t>
      </w:r>
      <w:smartTag w:uri="urn:schemas-microsoft-com:office:smarttags" w:element="metricconverter">
        <w:smartTagPr>
          <w:attr w:name="ProductID" w:val="0,0602 га"/>
        </w:smartTagPr>
        <w:r w:rsidRPr="00D01192">
          <w:rPr>
            <w:rFonts w:ascii="Times New Roman" w:hAnsi="Times New Roman"/>
            <w:sz w:val="28"/>
            <w:szCs w:val="28"/>
          </w:rPr>
          <w:t>0,0602 га</w:t>
        </w:r>
      </w:smartTag>
      <w:r w:rsidRPr="00D01192">
        <w:rPr>
          <w:rFonts w:ascii="Times New Roman" w:hAnsi="Times New Roman"/>
          <w:sz w:val="28"/>
          <w:szCs w:val="28"/>
        </w:rPr>
        <w:t>.</w:t>
      </w:r>
    </w:p>
    <w:p w:rsidR="004C02CF" w:rsidRPr="00D01192" w:rsidRDefault="004C02CF" w:rsidP="001502F3">
      <w:pPr>
        <w:pStyle w:val="BodyText"/>
        <w:spacing w:after="0"/>
        <w:jc w:val="both"/>
        <w:rPr>
          <w:bCs/>
          <w:sz w:val="28"/>
          <w:szCs w:val="28"/>
          <w:lang w:val="uk-UA"/>
        </w:rPr>
      </w:pPr>
      <w:r w:rsidRPr="00D01192">
        <w:rPr>
          <w:bCs/>
          <w:sz w:val="28"/>
          <w:szCs w:val="28"/>
          <w:lang w:val="uk-UA"/>
        </w:rPr>
        <w:t xml:space="preserve">         2. Встановити розмір орендної плати на вказаний період:  15 174,91 ( п'ятнадцять тисяч сто сімдесят чотири гривні 91 коп.) (8% від НГО, яка становить 189 686,40).</w:t>
      </w:r>
    </w:p>
    <w:p w:rsidR="004C02CF" w:rsidRPr="00D01192" w:rsidRDefault="004C02CF" w:rsidP="000A2B51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D01192">
        <w:rPr>
          <w:rFonts w:ascii="Times New Roman" w:hAnsi="Times New Roman"/>
          <w:sz w:val="28"/>
          <w:szCs w:val="28"/>
        </w:rPr>
        <w:t xml:space="preserve">       3. Гр. Волошину Олександру Івановичу звернутися до Кагарлицької ДПІ ГУ ДПС в Київській області для взяття на облік, як платника земельного податку.</w:t>
      </w:r>
    </w:p>
    <w:p w:rsidR="004C02CF" w:rsidRPr="00D01192" w:rsidRDefault="004C02CF" w:rsidP="000A2B51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192">
        <w:rPr>
          <w:rFonts w:ascii="Times New Roman" w:hAnsi="Times New Roman"/>
          <w:sz w:val="28"/>
          <w:szCs w:val="28"/>
        </w:rPr>
        <w:t xml:space="preserve">        4.Доручити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4C02CF" w:rsidRDefault="004C02CF" w:rsidP="001502F3">
      <w:pPr>
        <w:jc w:val="both"/>
        <w:rPr>
          <w:rFonts w:ascii="Times New Roman" w:hAnsi="Times New Roman"/>
          <w:sz w:val="28"/>
          <w:szCs w:val="28"/>
        </w:rPr>
      </w:pPr>
      <w:r w:rsidRPr="00D01192">
        <w:rPr>
          <w:rFonts w:ascii="Times New Roman" w:hAnsi="Times New Roman"/>
          <w:sz w:val="28"/>
          <w:szCs w:val="28"/>
        </w:rPr>
        <w:t xml:space="preserve">        5.Контроль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4C02CF" w:rsidRPr="00D01192" w:rsidRDefault="004C02CF" w:rsidP="001502F3">
      <w:pPr>
        <w:jc w:val="both"/>
        <w:rPr>
          <w:rFonts w:ascii="Times New Roman" w:hAnsi="Times New Roman"/>
          <w:b/>
          <w:sz w:val="28"/>
          <w:szCs w:val="28"/>
        </w:rPr>
      </w:pPr>
    </w:p>
    <w:p w:rsidR="004C02CF" w:rsidRPr="00D01192" w:rsidRDefault="004C02CF" w:rsidP="00F457BF">
      <w:pPr>
        <w:jc w:val="both"/>
        <w:rPr>
          <w:rFonts w:ascii="Times New Roman" w:hAnsi="Times New Roman"/>
          <w:sz w:val="28"/>
          <w:szCs w:val="28"/>
        </w:rPr>
      </w:pPr>
      <w:r w:rsidRPr="00D01192">
        <w:rPr>
          <w:rFonts w:ascii="Times New Roman" w:hAnsi="Times New Roman"/>
          <w:b/>
          <w:sz w:val="28"/>
          <w:szCs w:val="28"/>
        </w:rPr>
        <w:t>Міський голова</w:t>
      </w:r>
      <w:r w:rsidRPr="00D01192">
        <w:rPr>
          <w:rFonts w:ascii="Times New Roman" w:hAnsi="Times New Roman"/>
          <w:b/>
          <w:sz w:val="28"/>
          <w:szCs w:val="28"/>
        </w:rPr>
        <w:tab/>
      </w:r>
      <w:r w:rsidRPr="00D01192">
        <w:rPr>
          <w:rFonts w:ascii="Times New Roman" w:hAnsi="Times New Roman"/>
          <w:b/>
          <w:sz w:val="28"/>
          <w:szCs w:val="28"/>
        </w:rPr>
        <w:tab/>
      </w:r>
      <w:r w:rsidRPr="00D01192">
        <w:rPr>
          <w:rFonts w:ascii="Times New Roman" w:hAnsi="Times New Roman"/>
          <w:b/>
          <w:sz w:val="28"/>
          <w:szCs w:val="28"/>
        </w:rPr>
        <w:tab/>
      </w:r>
      <w:r w:rsidRPr="00D01192">
        <w:rPr>
          <w:rFonts w:ascii="Times New Roman" w:hAnsi="Times New Roman"/>
          <w:b/>
          <w:sz w:val="28"/>
          <w:szCs w:val="28"/>
        </w:rPr>
        <w:tab/>
      </w:r>
      <w:r w:rsidRPr="00D01192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4C02CF" w:rsidRPr="001502F3" w:rsidRDefault="004C02CF" w:rsidP="00F457BF">
      <w:pPr>
        <w:rPr>
          <w:lang w:val="ru-RU"/>
        </w:rPr>
      </w:pPr>
    </w:p>
    <w:sectPr w:rsidR="004C02CF" w:rsidRPr="001502F3" w:rsidSect="001502F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116BA"/>
    <w:rsid w:val="0003220F"/>
    <w:rsid w:val="00054D30"/>
    <w:rsid w:val="000A2B51"/>
    <w:rsid w:val="000B1058"/>
    <w:rsid w:val="000E000F"/>
    <w:rsid w:val="000E0BEA"/>
    <w:rsid w:val="000E75F0"/>
    <w:rsid w:val="000F025E"/>
    <w:rsid w:val="001046DB"/>
    <w:rsid w:val="00117066"/>
    <w:rsid w:val="001238EF"/>
    <w:rsid w:val="0014189B"/>
    <w:rsid w:val="00147FDF"/>
    <w:rsid w:val="001502F3"/>
    <w:rsid w:val="00172F00"/>
    <w:rsid w:val="00174507"/>
    <w:rsid w:val="00180285"/>
    <w:rsid w:val="001846CA"/>
    <w:rsid w:val="001D0BAC"/>
    <w:rsid w:val="001D1217"/>
    <w:rsid w:val="001F6F73"/>
    <w:rsid w:val="00253BB7"/>
    <w:rsid w:val="002737FE"/>
    <w:rsid w:val="002777A0"/>
    <w:rsid w:val="002A2084"/>
    <w:rsid w:val="002B652A"/>
    <w:rsid w:val="002C7BD2"/>
    <w:rsid w:val="002F01D6"/>
    <w:rsid w:val="00300076"/>
    <w:rsid w:val="00310BFD"/>
    <w:rsid w:val="003875D5"/>
    <w:rsid w:val="003A2150"/>
    <w:rsid w:val="003B0352"/>
    <w:rsid w:val="003C7BAA"/>
    <w:rsid w:val="004008E9"/>
    <w:rsid w:val="004113E9"/>
    <w:rsid w:val="00455C7B"/>
    <w:rsid w:val="00473740"/>
    <w:rsid w:val="00494BA5"/>
    <w:rsid w:val="004C02CF"/>
    <w:rsid w:val="004D4CED"/>
    <w:rsid w:val="00500359"/>
    <w:rsid w:val="00547C4E"/>
    <w:rsid w:val="00573C75"/>
    <w:rsid w:val="005B0FCB"/>
    <w:rsid w:val="00645A41"/>
    <w:rsid w:val="00657269"/>
    <w:rsid w:val="00673E54"/>
    <w:rsid w:val="00675EA1"/>
    <w:rsid w:val="0069453C"/>
    <w:rsid w:val="006A55E1"/>
    <w:rsid w:val="00712264"/>
    <w:rsid w:val="007C07A2"/>
    <w:rsid w:val="007C486F"/>
    <w:rsid w:val="007D5F55"/>
    <w:rsid w:val="007F0137"/>
    <w:rsid w:val="00827A9C"/>
    <w:rsid w:val="00861148"/>
    <w:rsid w:val="0088409E"/>
    <w:rsid w:val="00890444"/>
    <w:rsid w:val="00890BA7"/>
    <w:rsid w:val="008F4BDC"/>
    <w:rsid w:val="008F7FD5"/>
    <w:rsid w:val="00920A7A"/>
    <w:rsid w:val="00940FF0"/>
    <w:rsid w:val="00952730"/>
    <w:rsid w:val="00967219"/>
    <w:rsid w:val="00971D9A"/>
    <w:rsid w:val="009A1A5C"/>
    <w:rsid w:val="00A6679C"/>
    <w:rsid w:val="00AA1FD2"/>
    <w:rsid w:val="00B33EDE"/>
    <w:rsid w:val="00B95C65"/>
    <w:rsid w:val="00BB1337"/>
    <w:rsid w:val="00BF004D"/>
    <w:rsid w:val="00C13F32"/>
    <w:rsid w:val="00C26103"/>
    <w:rsid w:val="00C3064E"/>
    <w:rsid w:val="00C31BC9"/>
    <w:rsid w:val="00C577B2"/>
    <w:rsid w:val="00CC1309"/>
    <w:rsid w:val="00D01192"/>
    <w:rsid w:val="00D239AC"/>
    <w:rsid w:val="00D42E90"/>
    <w:rsid w:val="00D831B6"/>
    <w:rsid w:val="00DB68C1"/>
    <w:rsid w:val="00DE31CA"/>
    <w:rsid w:val="00DF4948"/>
    <w:rsid w:val="00E13063"/>
    <w:rsid w:val="00E150D0"/>
    <w:rsid w:val="00E4245D"/>
    <w:rsid w:val="00ED4A7D"/>
    <w:rsid w:val="00EE603A"/>
    <w:rsid w:val="00EF2B78"/>
    <w:rsid w:val="00F05FE3"/>
    <w:rsid w:val="00F1006B"/>
    <w:rsid w:val="00F25DB4"/>
    <w:rsid w:val="00F457BF"/>
    <w:rsid w:val="00F95099"/>
    <w:rsid w:val="00FA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53C"/>
    <w:pPr>
      <w:spacing w:after="200" w:line="276" w:lineRule="auto"/>
    </w:pPr>
    <w:rPr>
      <w:lang w:val="uk-UA"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2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1</Pages>
  <Words>302</Words>
  <Characters>1722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46</cp:revision>
  <cp:lastPrinted>2022-02-02T08:58:00Z</cp:lastPrinted>
  <dcterms:created xsi:type="dcterms:W3CDTF">2021-12-26T10:39:00Z</dcterms:created>
  <dcterms:modified xsi:type="dcterms:W3CDTF">2024-10-30T05:44:00Z</dcterms:modified>
</cp:coreProperties>
</file>